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039A4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054055">
              <w:rPr>
                <w:b/>
                <w:bCs/>
                <w:sz w:val="23"/>
                <w:szCs w:val="23"/>
              </w:rPr>
              <w:br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039A4">
              <w:rPr>
                <w:b/>
                <w:bCs/>
                <w:sz w:val="23"/>
                <w:szCs w:val="23"/>
              </w:rPr>
              <w:tab/>
            </w:r>
            <w:r w:rsidR="000039A4">
              <w:rPr>
                <w:b/>
                <w:bCs/>
                <w:sz w:val="23"/>
                <w:szCs w:val="23"/>
              </w:rPr>
              <w:tab/>
            </w:r>
            <w:r w:rsidR="000039A4" w:rsidRPr="000039A4">
              <w:rPr>
                <w:b/>
                <w:sz w:val="23"/>
                <w:szCs w:val="23"/>
              </w:rPr>
              <w:t>16.</w:t>
            </w:r>
            <w:r w:rsidR="000039A4">
              <w:rPr>
                <w:sz w:val="23"/>
                <w:szCs w:val="23"/>
              </w:rPr>
              <w:t xml:space="preserve"> </w:t>
            </w:r>
            <w:r w:rsidR="000039A4">
              <w:rPr>
                <w:b/>
                <w:bCs/>
                <w:sz w:val="23"/>
                <w:szCs w:val="23"/>
              </w:rPr>
              <w:t>Physiotherapeutinnen</w:t>
            </w:r>
            <w:r w:rsidR="000039A4">
              <w:rPr>
                <w:b/>
                <w:bCs/>
                <w:sz w:val="23"/>
                <w:szCs w:val="23"/>
              </w:rPr>
              <w:t>/</w:t>
            </w:r>
            <w:r w:rsidR="000039A4">
              <w:rPr>
                <w:b/>
                <w:bCs/>
                <w:sz w:val="23"/>
                <w:szCs w:val="23"/>
              </w:rPr>
              <w:t>Physiotherapeuten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0039A4" w:rsidP="00CE56A9">
            <w:pPr>
              <w:spacing w:before="120" w:after="120"/>
              <w:rPr>
                <w:b/>
              </w:rPr>
            </w:pPr>
            <w:r>
              <w:rPr>
                <w:b/>
              </w:rPr>
              <w:t>Früher „Krankengymnasten“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039A4" w:rsidRPr="00A35D39" w:rsidTr="005011BC">
        <w:tc>
          <w:tcPr>
            <w:tcW w:w="4786" w:type="dxa"/>
          </w:tcPr>
          <w:p w:rsidR="000039A4" w:rsidRPr="00B65B9B" w:rsidRDefault="000039A4" w:rsidP="005011BC">
            <w:pPr>
              <w:spacing w:before="120" w:after="120"/>
            </w:pPr>
            <w:r w:rsidRPr="00053D9E">
              <w:t xml:space="preserve">Beschäftigte in der Tätigkeit von </w:t>
            </w:r>
            <w:r w:rsidRPr="000039A4">
              <w:t>Physiotherapeutinnen/Physiotherapeuten</w:t>
            </w:r>
          </w:p>
        </w:tc>
        <w:tc>
          <w:tcPr>
            <w:tcW w:w="1701" w:type="dxa"/>
          </w:tcPr>
          <w:p w:rsidR="000039A4" w:rsidRPr="007B78B1" w:rsidRDefault="000039A4" w:rsidP="000039A4">
            <w:pPr>
              <w:spacing w:before="120" w:after="120"/>
            </w:pPr>
            <w:r w:rsidRPr="007B78B1">
              <w:t xml:space="preserve">VIII Fgr. </w:t>
            </w:r>
            <w:r>
              <w:t>7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039A4" w:rsidRPr="007B78B1" w:rsidRDefault="000039A4" w:rsidP="005011BC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039A4" w:rsidRPr="00A35D39" w:rsidRDefault="000039A4" w:rsidP="005011B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0039A4" w:rsidP="00CE56A9">
            <w:pPr>
              <w:spacing w:before="120" w:after="120"/>
            </w:pPr>
            <w:r w:rsidRPr="000039A4">
              <w:t>Physiotherapeutinnen/Physiotherapeuten</w:t>
            </w:r>
            <w:r w:rsidR="00054055" w:rsidRPr="00054055">
              <w:t xml:space="preserve"> </w:t>
            </w:r>
            <w:r w:rsidR="000E4558">
              <w:t>mit staatl</w:t>
            </w:r>
            <w:r w:rsidR="00CE56A9">
              <w:t>.</w:t>
            </w:r>
            <w:r w:rsidR="000E4558">
              <w:t xml:space="preserve"> Anerkennung</w:t>
            </w:r>
            <w:r w:rsidR="000E4558" w:rsidRPr="00053D9E">
              <w:t xml:space="preserve"> </w:t>
            </w:r>
            <w:r w:rsidR="000E4558">
              <w:t>und</w:t>
            </w:r>
            <w:r w:rsidR="00053D9E">
              <w:t xml:space="preserve"> </w:t>
            </w:r>
            <w:proofErr w:type="spellStart"/>
            <w:r w:rsidR="00053D9E">
              <w:t>entspr</w:t>
            </w:r>
            <w:proofErr w:type="spellEnd"/>
            <w:r w:rsidR="000E4558">
              <w:t>.</w:t>
            </w:r>
            <w:r w:rsidR="00053D9E" w:rsidRPr="00053D9E">
              <w:t xml:space="preserve"> Tätigkeit. </w:t>
            </w:r>
          </w:p>
        </w:tc>
        <w:tc>
          <w:tcPr>
            <w:tcW w:w="1701" w:type="dxa"/>
          </w:tcPr>
          <w:p w:rsidR="00053D9E" w:rsidRPr="007B78B1" w:rsidRDefault="007B78B1" w:rsidP="00AF217F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AF217F">
              <w:t>20</w:t>
            </w:r>
            <w:r>
              <w:br/>
            </w:r>
          </w:p>
        </w:tc>
        <w:tc>
          <w:tcPr>
            <w:tcW w:w="1701" w:type="dxa"/>
          </w:tcPr>
          <w:p w:rsidR="00053D9E" w:rsidRPr="007B78B1" w:rsidRDefault="007B78B1" w:rsidP="00AA2FC9">
            <w:pPr>
              <w:spacing w:before="120" w:after="120"/>
            </w:pPr>
            <w:r>
              <w:t>EG 6</w:t>
            </w:r>
            <w:r>
              <w:br/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AF217F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AF217F">
              <w:t>19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 w:rsidR="00CE56A9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AF217F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26141A">
              <w:t>1</w:t>
            </w:r>
            <w:r w:rsidR="00AF217F">
              <w:t>6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Vb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E00484">
            <w:pPr>
              <w:spacing w:before="120" w:after="120"/>
            </w:pPr>
            <w:r>
              <w:t>EG 8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CE56A9" w:rsidRPr="00576A8F" w:rsidTr="008B2960">
        <w:tc>
          <w:tcPr>
            <w:tcW w:w="4786" w:type="dxa"/>
          </w:tcPr>
          <w:p w:rsidR="00AF217F" w:rsidRDefault="000039A4" w:rsidP="000039A4">
            <w:pPr>
              <w:spacing w:before="120" w:after="120"/>
            </w:pPr>
            <w:r>
              <w:t xml:space="preserve">Beschäftigte der Entgeltgruppe 7, die mindestens zur Hälfte eine oder mehrere der folgenden Aufgaben erfüllen: </w:t>
            </w:r>
          </w:p>
          <w:p w:rsidR="00CE56A9" w:rsidRPr="00053D9E" w:rsidRDefault="000039A4" w:rsidP="007A5079">
            <w:pPr>
              <w:spacing w:before="120" w:after="120"/>
              <w:ind w:left="284" w:hanging="284"/>
            </w:pPr>
            <w:r>
              <w:t>- Physiotherapie bei Patientinnen oder Patienten mit Demenz oder auf einer Intensivstation nach einem Polytrauma.</w:t>
            </w:r>
          </w:p>
        </w:tc>
        <w:tc>
          <w:tcPr>
            <w:tcW w:w="3402" w:type="dxa"/>
            <w:gridSpan w:val="2"/>
          </w:tcPr>
          <w:p w:rsidR="00CE56A9" w:rsidRPr="007B78B1" w:rsidRDefault="00DB5C2A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CE56A9" w:rsidRPr="007B78B1" w:rsidRDefault="00CE56A9" w:rsidP="00AF217F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9b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0039A4" w:rsidRDefault="000039A4" w:rsidP="000039A4">
            <w:pPr>
              <w:spacing w:before="120" w:after="120"/>
              <w:ind w:left="284" w:hanging="284"/>
            </w:pPr>
            <w:r>
              <w:t>Protokollerklärung:</w:t>
            </w:r>
          </w:p>
          <w:p w:rsidR="007B78B1" w:rsidRPr="00540807" w:rsidRDefault="000039A4" w:rsidP="007A5079">
            <w:pPr>
              <w:spacing w:before="120" w:after="120"/>
            </w:pPr>
            <w:r>
              <w:t xml:space="preserve">Schwierige Aufgaben sind z.B. Physiotherapie nach Lungen- oder Herzoperationen, nach Herzinfarkten, bei Querschnittslähmungen, in Kinderlähmungsfällen, mit spastisch Gelähmten, in Fällen von Dysmelien, in der Psychiatrie oder Geriatrie, nach Einsatz von </w:t>
            </w:r>
            <w:proofErr w:type="spellStart"/>
            <w:r>
              <w:t>Endoprothesen</w:t>
            </w:r>
            <w:proofErr w:type="spellEnd"/>
            <w:r>
              <w:t>, nach Verbrennungen zweiten o</w:t>
            </w:r>
            <w:bookmarkStart w:id="0" w:name="_GoBack"/>
            <w:bookmarkEnd w:id="0"/>
            <w:r>
              <w:t>der dritten Grades oder bei Kleinkindern bis sechs Jahren.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AF217F" w:rsidRDefault="00AF217F" w:rsidP="00AF217F">
            <w:pPr>
              <w:spacing w:before="120" w:after="120"/>
            </w:pPr>
            <w:r>
              <w:t>Lehrkr</w:t>
            </w:r>
            <w:r>
              <w:t>ä</w:t>
            </w:r>
            <w:r>
              <w:t>fte an staatlich anerkannten</w:t>
            </w:r>
            <w:r>
              <w:t xml:space="preserve"> </w:t>
            </w:r>
            <w:r>
              <w:t>Lehranstalten f</w:t>
            </w:r>
            <w:r>
              <w:t>ü</w:t>
            </w:r>
            <w:r>
              <w:t>r Masseure oder Masseure und medizinische</w:t>
            </w:r>
            <w:r>
              <w:t xml:space="preserve"> Bademeister</w:t>
            </w:r>
            <w:r>
              <w:t>.</w:t>
            </w:r>
          </w:p>
          <w:p w:rsidR="00DB5C2A" w:rsidRDefault="00AF217F" w:rsidP="00AF217F">
            <w:pPr>
              <w:spacing w:before="120" w:after="120"/>
            </w:pPr>
            <w:r>
              <w:t xml:space="preserve">(Hierzu </w:t>
            </w:r>
            <w:proofErr w:type="spellStart"/>
            <w:r>
              <w:t>Protokollerkl</w:t>
            </w:r>
            <w:proofErr w:type="spellEnd"/>
            <w:r>
              <w:t/>
            </w:r>
            <w:proofErr w:type="spellStart"/>
            <w:r>
              <w:t>rung</w:t>
            </w:r>
            <w:proofErr w:type="spellEnd"/>
            <w:r>
              <w:t xml:space="preserve"> Nr. 3)</w:t>
            </w:r>
          </w:p>
        </w:tc>
        <w:tc>
          <w:tcPr>
            <w:tcW w:w="1701" w:type="dxa"/>
          </w:tcPr>
          <w:p w:rsidR="00DB5C2A" w:rsidRDefault="00DB5C2A" w:rsidP="00AF217F">
            <w:pPr>
              <w:spacing w:before="120" w:after="120"/>
            </w:pPr>
            <w:proofErr w:type="spellStart"/>
            <w:r>
              <w:t>V</w:t>
            </w:r>
            <w:r w:rsidR="00AF217F">
              <w:t>c</w:t>
            </w:r>
            <w:proofErr w:type="spellEnd"/>
            <w:r w:rsidR="00AF217F">
              <w:t xml:space="preserve"> </w:t>
            </w:r>
            <w:r>
              <w:t xml:space="preserve">Fgr. </w:t>
            </w:r>
            <w:r w:rsidR="00AF217F">
              <w:t>18</w:t>
            </w:r>
            <w:r>
              <w:br/>
            </w:r>
            <w:r w:rsidR="00AF217F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935F47" w:rsidTr="00935F47">
        <w:tc>
          <w:tcPr>
            <w:tcW w:w="4786" w:type="dxa"/>
          </w:tcPr>
          <w:p w:rsidR="00935F47" w:rsidRDefault="00935F47" w:rsidP="005011BC">
            <w:pPr>
              <w:spacing w:before="120" w:after="120"/>
            </w:pPr>
            <w:r>
              <w:t>Krankengymnasten</w:t>
            </w:r>
            <w:r w:rsidRPr="000039A4">
              <w:t xml:space="preserve"> </w:t>
            </w:r>
            <w:r>
              <w:t>mit entsprechender Tätig-</w:t>
            </w:r>
            <w:proofErr w:type="spellStart"/>
            <w:r>
              <w:t>keit</w:t>
            </w:r>
            <w:proofErr w:type="spellEnd"/>
            <w:r>
              <w:t xml:space="preserve">, denen mindestens zwei </w:t>
            </w:r>
            <w:proofErr w:type="spellStart"/>
            <w:r w:rsidRPr="00935F47">
              <w:t>Krankengymna</w:t>
            </w:r>
            <w:r>
              <w:t>-</w:t>
            </w:r>
            <w:r w:rsidRPr="00935F47">
              <w:t>sten</w:t>
            </w:r>
            <w:proofErr w:type="spellEnd"/>
            <w:r w:rsidRPr="00935F47">
              <w:t xml:space="preserve"> </w:t>
            </w:r>
            <w:r>
              <w:t xml:space="preserve">oder Angestellte in der Tätigkeit von </w:t>
            </w:r>
            <w:r w:rsidRPr="00935F47">
              <w:t xml:space="preserve">Krankengymnasten </w:t>
            </w:r>
            <w:r>
              <w:t>durch ausdrückliche Anordnung ständig unterstellt sind.</w:t>
            </w:r>
          </w:p>
          <w:p w:rsidR="00935F47" w:rsidRDefault="00935F47" w:rsidP="005011BC">
            <w:pPr>
              <w:spacing w:before="120" w:after="120"/>
            </w:pPr>
            <w:r>
              <w:t>(Hierzu Protokollerklärungen Nrn. 13 u. 17)</w:t>
            </w:r>
          </w:p>
        </w:tc>
        <w:tc>
          <w:tcPr>
            <w:tcW w:w="1701" w:type="dxa"/>
          </w:tcPr>
          <w:p w:rsidR="00935F47" w:rsidRDefault="00935F47" w:rsidP="005011BC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14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935F47" w:rsidRDefault="00935F47" w:rsidP="005011B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935F47" w:rsidRPr="00DB5C2A" w:rsidRDefault="00935F47" w:rsidP="005011BC">
            <w:pPr>
              <w:spacing w:before="120" w:after="120"/>
              <w:rPr>
                <w:b/>
              </w:rPr>
            </w:pPr>
          </w:p>
        </w:tc>
      </w:tr>
      <w:tr w:rsidR="00935F47" w:rsidTr="00935F47">
        <w:tc>
          <w:tcPr>
            <w:tcW w:w="4786" w:type="dxa"/>
          </w:tcPr>
          <w:p w:rsidR="00935F47" w:rsidRDefault="00935F47" w:rsidP="00935F47">
            <w:pPr>
              <w:spacing w:before="120" w:after="120"/>
            </w:pPr>
            <w:r>
              <w:t xml:space="preserve">Lehrkräfte </w:t>
            </w:r>
            <w:r w:rsidRPr="00AF217F">
              <w:t xml:space="preserve">an staatlich anerkannten Lehranstalten für </w:t>
            </w:r>
            <w:r>
              <w:t>Krankengymnasten</w:t>
            </w:r>
            <w:r>
              <w:br/>
            </w:r>
            <w:r w:rsidRPr="00AF217F">
              <w:t xml:space="preserve"> </w:t>
            </w:r>
            <w:r>
              <w:t>(Hierzu Protokollerklärungen Nrn. 3)</w:t>
            </w:r>
          </w:p>
        </w:tc>
        <w:tc>
          <w:tcPr>
            <w:tcW w:w="1701" w:type="dxa"/>
          </w:tcPr>
          <w:p w:rsidR="00935F47" w:rsidRDefault="00935F47" w:rsidP="00935F4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</w:t>
            </w:r>
            <w:r>
              <w:t>5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</w:t>
            </w:r>
            <w:r>
              <w:rPr>
                <w:i/>
                <w:sz w:val="20"/>
                <w:szCs w:val="20"/>
              </w:rPr>
              <w:t>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935F47" w:rsidRDefault="00935F47" w:rsidP="00935F47">
            <w:pPr>
              <w:spacing w:before="120" w:after="120"/>
            </w:pPr>
            <w:r>
              <w:t xml:space="preserve">EG </w:t>
            </w:r>
            <w:r>
              <w:t>9</w:t>
            </w:r>
          </w:p>
        </w:tc>
        <w:tc>
          <w:tcPr>
            <w:tcW w:w="1559" w:type="dxa"/>
          </w:tcPr>
          <w:p w:rsidR="00935F47" w:rsidRPr="00DB5C2A" w:rsidRDefault="00935F47" w:rsidP="005011BC">
            <w:pPr>
              <w:spacing w:before="120" w:after="120"/>
              <w:rPr>
                <w:b/>
              </w:rPr>
            </w:pPr>
          </w:p>
        </w:tc>
      </w:tr>
      <w:tr w:rsidR="00935F47" w:rsidTr="00935F47">
        <w:tc>
          <w:tcPr>
            <w:tcW w:w="4786" w:type="dxa"/>
          </w:tcPr>
          <w:p w:rsidR="00935F47" w:rsidRDefault="00935F47" w:rsidP="005011BC">
            <w:pPr>
              <w:spacing w:before="120" w:after="120"/>
            </w:pPr>
            <w:r>
              <w:lastRenderedPageBreak/>
              <w:t xml:space="preserve">Erste Lehrkräfte </w:t>
            </w:r>
            <w:r w:rsidRPr="00AF217F">
              <w:t xml:space="preserve">an staatlich anerkannten Lehranstalten für Masseure oder Masseure und medizinische Bademeister. </w:t>
            </w:r>
            <w:r>
              <w:t>(Hierzu Protokollerklärungen Nrn. 3 und 4)</w:t>
            </w:r>
          </w:p>
        </w:tc>
        <w:tc>
          <w:tcPr>
            <w:tcW w:w="1701" w:type="dxa"/>
          </w:tcPr>
          <w:p w:rsidR="00935F47" w:rsidRDefault="00935F47" w:rsidP="00935F4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16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</w:t>
            </w:r>
            <w:r>
              <w:rPr>
                <w:i/>
                <w:sz w:val="20"/>
                <w:szCs w:val="20"/>
              </w:rPr>
              <w:t>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935F47" w:rsidRDefault="00935F47" w:rsidP="00935F47">
            <w:pPr>
              <w:spacing w:before="120" w:after="120"/>
            </w:pPr>
            <w:r>
              <w:t xml:space="preserve">EG </w:t>
            </w:r>
            <w:r>
              <w:t>9</w:t>
            </w:r>
          </w:p>
        </w:tc>
        <w:tc>
          <w:tcPr>
            <w:tcW w:w="1559" w:type="dxa"/>
          </w:tcPr>
          <w:p w:rsidR="00935F47" w:rsidRPr="00DB5C2A" w:rsidRDefault="00935F47" w:rsidP="005011BC">
            <w:pPr>
              <w:spacing w:before="120" w:after="120"/>
              <w:rPr>
                <w:b/>
              </w:rPr>
            </w:pPr>
          </w:p>
        </w:tc>
      </w:tr>
      <w:tr w:rsidR="00935F47" w:rsidTr="00935F47">
        <w:tc>
          <w:tcPr>
            <w:tcW w:w="4786" w:type="dxa"/>
          </w:tcPr>
          <w:p w:rsidR="00935F47" w:rsidRDefault="00935F47" w:rsidP="005011BC">
            <w:pPr>
              <w:spacing w:before="120" w:after="120"/>
            </w:pPr>
            <w:r>
              <w:t xml:space="preserve">Erste Lehrkräfte </w:t>
            </w:r>
            <w:r w:rsidRPr="00AF217F">
              <w:t xml:space="preserve">an staatlich anerkannten Lehranstalten für </w:t>
            </w:r>
            <w:r w:rsidRPr="00935F47">
              <w:t>Krankengymnasten</w:t>
            </w:r>
            <w:r w:rsidRPr="00AF217F">
              <w:t>.</w:t>
            </w:r>
            <w:r>
              <w:br/>
            </w:r>
            <w:r w:rsidRPr="00AF217F">
              <w:t xml:space="preserve"> </w:t>
            </w:r>
            <w:r>
              <w:t>(Hierzu Protokollerklärungen Nrn. 3 und 4)</w:t>
            </w:r>
          </w:p>
        </w:tc>
        <w:tc>
          <w:tcPr>
            <w:tcW w:w="1701" w:type="dxa"/>
          </w:tcPr>
          <w:p w:rsidR="00935F47" w:rsidRDefault="007A5079" w:rsidP="007A5079">
            <w:pPr>
              <w:spacing w:before="120" w:after="120"/>
            </w:pPr>
            <w:proofErr w:type="spellStart"/>
            <w:r>
              <w:t>I</w:t>
            </w:r>
            <w:r w:rsidR="00935F47">
              <w:t>Vb</w:t>
            </w:r>
            <w:proofErr w:type="spellEnd"/>
            <w:r w:rsidR="00935F47">
              <w:t xml:space="preserve"> Fgr. </w:t>
            </w:r>
            <w:r>
              <w:t>8</w:t>
            </w:r>
            <w:r w:rsidR="00935F47">
              <w:br/>
            </w:r>
            <w:r w:rsidR="00935F47" w:rsidRPr="00DB5C2A">
              <w:rPr>
                <w:i/>
                <w:sz w:val="20"/>
                <w:szCs w:val="20"/>
              </w:rPr>
              <w:t>(</w:t>
            </w:r>
            <w:proofErr w:type="spellStart"/>
            <w:r w:rsidR="00935F47" w:rsidRPr="00DB5C2A">
              <w:rPr>
                <w:i/>
                <w:sz w:val="20"/>
                <w:szCs w:val="20"/>
              </w:rPr>
              <w:t>IV</w:t>
            </w:r>
            <w:r w:rsidR="00935F47">
              <w:rPr>
                <w:i/>
                <w:sz w:val="20"/>
                <w:szCs w:val="20"/>
              </w:rPr>
              <w:t>b</w:t>
            </w:r>
            <w:proofErr w:type="spellEnd"/>
            <w:r w:rsidR="00935F47"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935F47" w:rsidRPr="00DB5C2A">
              <w:rPr>
                <w:i/>
                <w:sz w:val="20"/>
                <w:szCs w:val="20"/>
              </w:rPr>
              <w:t>Bew</w:t>
            </w:r>
            <w:proofErr w:type="spellEnd"/>
            <w:r w:rsidR="00935F47"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935F47" w:rsidRDefault="00935F47" w:rsidP="005011B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935F47" w:rsidRPr="00DB5C2A" w:rsidRDefault="00935F47" w:rsidP="005011BC">
            <w:pPr>
              <w:spacing w:before="120" w:after="120"/>
              <w:rPr>
                <w:b/>
              </w:rPr>
            </w:pPr>
          </w:p>
        </w:tc>
      </w:tr>
      <w:tr w:rsidR="00935F47" w:rsidTr="00935F47">
        <w:tc>
          <w:tcPr>
            <w:tcW w:w="4786" w:type="dxa"/>
          </w:tcPr>
          <w:p w:rsidR="00935F47" w:rsidRDefault="00935F47" w:rsidP="00935F47">
            <w:pPr>
              <w:spacing w:before="120" w:after="120"/>
            </w:pPr>
            <w:r>
              <w:t>Leitende Krankengymnasten, denen mindestens 16 Krankengymnasten</w:t>
            </w:r>
            <w:r>
              <w:t xml:space="preserve"> </w:t>
            </w:r>
            <w:r>
              <w:t>oder Angestellte in der T</w:t>
            </w:r>
            <w:r>
              <w:t>ä</w:t>
            </w:r>
            <w:r>
              <w:t>tigkeit von Krankengymnasten</w:t>
            </w:r>
            <w:r>
              <w:t xml:space="preserve"> </w:t>
            </w:r>
            <w:r>
              <w:t>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>ndig unterstellt sind.</w:t>
            </w:r>
          </w:p>
          <w:p w:rsidR="00935F47" w:rsidRDefault="00935F47" w:rsidP="00935F47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rungen Nrn. 1 und 17)</w:t>
            </w:r>
          </w:p>
        </w:tc>
        <w:tc>
          <w:tcPr>
            <w:tcW w:w="1701" w:type="dxa"/>
          </w:tcPr>
          <w:p w:rsidR="00935F47" w:rsidRDefault="007A5079" w:rsidP="007A5079">
            <w:pPr>
              <w:spacing w:before="120" w:after="120"/>
            </w:pPr>
            <w:proofErr w:type="spellStart"/>
            <w:r>
              <w:t>I</w:t>
            </w:r>
            <w:r w:rsidR="00935F47">
              <w:t>Vb</w:t>
            </w:r>
            <w:proofErr w:type="spellEnd"/>
            <w:r w:rsidR="00935F47">
              <w:t xml:space="preserve"> Fgr. </w:t>
            </w:r>
            <w:r>
              <w:t>7</w:t>
            </w:r>
            <w:r w:rsidR="00935F47">
              <w:br/>
            </w:r>
            <w:r w:rsidR="00935F47" w:rsidRPr="00DB5C2A">
              <w:rPr>
                <w:i/>
                <w:sz w:val="20"/>
                <w:szCs w:val="20"/>
              </w:rPr>
              <w:t>(</w:t>
            </w:r>
            <w:proofErr w:type="spellStart"/>
            <w:r w:rsidR="00935F47" w:rsidRPr="00DB5C2A">
              <w:rPr>
                <w:i/>
                <w:sz w:val="20"/>
                <w:szCs w:val="20"/>
              </w:rPr>
              <w:t>IV</w:t>
            </w:r>
            <w:r>
              <w:rPr>
                <w:i/>
                <w:sz w:val="20"/>
                <w:szCs w:val="20"/>
              </w:rPr>
              <w:t>a</w:t>
            </w:r>
            <w:proofErr w:type="spellEnd"/>
            <w:r w:rsidR="00935F47"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935F47" w:rsidRPr="00DB5C2A">
              <w:rPr>
                <w:i/>
                <w:sz w:val="20"/>
                <w:szCs w:val="20"/>
              </w:rPr>
              <w:t>Bew</w:t>
            </w:r>
            <w:proofErr w:type="spellEnd"/>
            <w:r w:rsidR="00935F47"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935F47" w:rsidRDefault="00935F47" w:rsidP="007A5079">
            <w:pPr>
              <w:spacing w:before="120" w:after="120"/>
            </w:pPr>
            <w:r>
              <w:t xml:space="preserve">EG </w:t>
            </w:r>
            <w:r w:rsidR="007A5079">
              <w:t>10</w:t>
            </w:r>
          </w:p>
        </w:tc>
        <w:tc>
          <w:tcPr>
            <w:tcW w:w="1559" w:type="dxa"/>
          </w:tcPr>
          <w:p w:rsidR="00935F47" w:rsidRPr="00DB5C2A" w:rsidRDefault="00935F47" w:rsidP="005011B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039A4"/>
    <w:rsid w:val="00013BE5"/>
    <w:rsid w:val="0001508F"/>
    <w:rsid w:val="000151D2"/>
    <w:rsid w:val="00053D9E"/>
    <w:rsid w:val="00054055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A5079"/>
    <w:rsid w:val="007B23EB"/>
    <w:rsid w:val="007B573D"/>
    <w:rsid w:val="007B78B1"/>
    <w:rsid w:val="00812D1B"/>
    <w:rsid w:val="0081598C"/>
    <w:rsid w:val="008330F7"/>
    <w:rsid w:val="008477F8"/>
    <w:rsid w:val="009331ED"/>
    <w:rsid w:val="00935F47"/>
    <w:rsid w:val="009A2A46"/>
    <w:rsid w:val="009A7EC0"/>
    <w:rsid w:val="009B790A"/>
    <w:rsid w:val="009E3499"/>
    <w:rsid w:val="00A17C57"/>
    <w:rsid w:val="00A30E0C"/>
    <w:rsid w:val="00A35D39"/>
    <w:rsid w:val="00A4425D"/>
    <w:rsid w:val="00A608DF"/>
    <w:rsid w:val="00AA2FC9"/>
    <w:rsid w:val="00AE00BF"/>
    <w:rsid w:val="00AF217F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7291-932D-4AF6-A244-62CB862F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2</Pages>
  <Words>329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2016-10-18T13:14:00Z</dcterms:created>
  <dcterms:modified xsi:type="dcterms:W3CDTF">2016-10-18T13:14:00Z</dcterms:modified>
</cp:coreProperties>
</file>